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R5-236663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2023-10-23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n41A</w:t>
            </w:r>
            <w:r>
              <w:rPr>
                <w:rFonts w:hint="default"/>
                <w:highlight w:val="none"/>
                <w:lang w:val="en-US"/>
              </w:rPr>
              <w:t xml:space="preserve"> with UL n41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AE46E45"/>
    <w:rsid w:val="0FDC646C"/>
    <w:rsid w:val="1003756C"/>
    <w:rsid w:val="15F70056"/>
    <w:rsid w:val="18FA3CB2"/>
    <w:rsid w:val="1CF22270"/>
    <w:rsid w:val="25741C29"/>
    <w:rsid w:val="27BF730C"/>
    <w:rsid w:val="28517DB3"/>
    <w:rsid w:val="2B1A296E"/>
    <w:rsid w:val="2B887546"/>
    <w:rsid w:val="2CCE5E8D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8696007"/>
    <w:rsid w:val="5C1A2DCE"/>
    <w:rsid w:val="5D770097"/>
    <w:rsid w:val="62D80CAC"/>
    <w:rsid w:val="684A326F"/>
    <w:rsid w:val="6948395F"/>
    <w:rsid w:val="6B860A46"/>
    <w:rsid w:val="6FB6768C"/>
    <w:rsid w:val="700A6CD3"/>
    <w:rsid w:val="714C0EDA"/>
    <w:rsid w:val="722A18B9"/>
    <w:rsid w:val="74FB4C25"/>
    <w:rsid w:val="7E7B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1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2023-11-03T05:04:19Z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